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8D1D4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от ул. Луговая до ул. Ясной участок 3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8D1D47">
        <w:rPr>
          <w:i/>
          <w:iCs/>
        </w:rPr>
        <w:t>От 0+0 до 0+440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8D1D47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0+289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0+133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0+303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8D1D4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D47" w:rsidRDefault="008D1D4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D1D47" w:rsidRDefault="008D1D47" w:rsidP="008D1D47">
            <w:pPr>
              <w:rPr>
                <w:rFonts w:ascii="Arial" w:hAnsi="Arial" w:cs="Arial"/>
                <w:b/>
                <w:szCs w:val="16"/>
              </w:rPr>
            </w:pPr>
            <w:r w:rsidRPr="008D1D47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8D1D47" w:rsidP="008D1D4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8D1D4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5E7" w:rsidRDefault="00AE35E7" w:rsidP="008D1D47">
      <w:r>
        <w:separator/>
      </w:r>
    </w:p>
  </w:endnote>
  <w:endnote w:type="continuationSeparator" w:id="1">
    <w:p w:rsidR="00AE35E7" w:rsidRDefault="00AE35E7" w:rsidP="008D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47" w:rsidRDefault="008D1D47" w:rsidP="008D1D47">
    <w:pPr>
      <w:pStyle w:val="a6"/>
      <w:jc w:val="right"/>
    </w:pPr>
    <w:r>
      <w:t>96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5E7" w:rsidRDefault="00AE35E7" w:rsidP="008D1D47">
      <w:r>
        <w:separator/>
      </w:r>
    </w:p>
  </w:footnote>
  <w:footnote w:type="continuationSeparator" w:id="1">
    <w:p w:rsidR="00AE35E7" w:rsidRDefault="00AE35E7" w:rsidP="008D1D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1D47"/>
    <w:rsid w:val="001842E0"/>
    <w:rsid w:val="00215347"/>
    <w:rsid w:val="008D1D47"/>
    <w:rsid w:val="00AE35E7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8D1D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1D47"/>
    <w:rPr>
      <w:sz w:val="24"/>
      <w:szCs w:val="24"/>
    </w:rPr>
  </w:style>
  <w:style w:type="paragraph" w:styleId="a6">
    <w:name w:val="footer"/>
    <w:basedOn w:val="a"/>
    <w:link w:val="a7"/>
    <w:rsid w:val="008D1D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1D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2017-11-24T05:09:00Z</cp:lastPrinted>
  <dcterms:created xsi:type="dcterms:W3CDTF">2017-11-24T05:09:00Z</dcterms:created>
  <dcterms:modified xsi:type="dcterms:W3CDTF">2017-11-24T05:09:00Z</dcterms:modified>
</cp:coreProperties>
</file>